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14:paraId="288138E8" w14:textId="77777777" w:rsidR="009B0553" w:rsidRPr="009B0553" w:rsidRDefault="009B0553" w:rsidP="009B0553"/>
    <w:p w14:paraId="424DC48C" w14:textId="77777777" w:rsidR="009B0553" w:rsidRPr="000364A0" w:rsidRDefault="009B0553" w:rsidP="009B0553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372F2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768375553"/>
          </w:p>
        </w:tc>
      </w:tr>
    </w:tbl>
    <w:p w14:paraId="2801F92A" w14:textId="1D8705C8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5FF58A8B" w14:textId="77777777" w:rsidR="0094431C" w:rsidRPr="00B1604C" w:rsidRDefault="0094431C" w:rsidP="00D47896">
      <w:pPr>
        <w:rPr>
          <w:rFonts w:asciiTheme="minorHAnsi" w:hAnsiTheme="minorHAnsi"/>
          <w:sz w:val="20"/>
          <w:szCs w:val="20"/>
        </w:rPr>
      </w:pPr>
    </w:p>
    <w:p w14:paraId="6EC09274" w14:textId="3091EBE1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579B5">
        <w:rPr>
          <w:rFonts w:asciiTheme="minorHAnsi" w:hAnsiTheme="minorHAnsi" w:cstheme="minorHAnsi"/>
          <w:b/>
          <w:sz w:val="20"/>
          <w:szCs w:val="20"/>
        </w:rPr>
        <w:t>IZDELAVA, IMPLEMENTACIJA IN VZDRŽEVANJE INFORMACIJSKEGA SISTEMA ZA ZBIRANJE, OBDELAVO, ANALITIKO, POROČANJE IN PRIKAZ PODATKOV O ELEKTRONSKIH KOMUNIKACIJAH IN POŠTNIH STORITVAH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373"/>
        <w:gridCol w:w="985"/>
        <w:gridCol w:w="989"/>
        <w:gridCol w:w="1182"/>
        <w:gridCol w:w="706"/>
        <w:gridCol w:w="1274"/>
      </w:tblGrid>
      <w:tr w:rsidR="007579B5" w:rsidRPr="003D5A53" w14:paraId="7E54C5DB" w14:textId="77777777" w:rsidTr="007932D6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373" w:type="dxa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985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3D5A53" w14:paraId="05D976E4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15374EDF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7579B5" w:rsidRPr="003D5A53" w14:paraId="370A7EDA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02B2ACF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BA18886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color w:val="000000"/>
                <w:sz w:val="20"/>
                <w:szCs w:val="20"/>
                <w:lang w:eastAsia="en-US"/>
              </w:rPr>
              <w:t>Analiza in načrtovanje programske rešitve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1EFF308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EF5B68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7452723" w:edGrp="everyone"/>
        <w:tc>
          <w:tcPr>
            <w:tcW w:w="1182" w:type="dxa"/>
            <w:shd w:val="clear" w:color="auto" w:fill="auto"/>
            <w:vAlign w:val="center"/>
            <w:hideMark/>
          </w:tcPr>
          <w:p w14:paraId="73696E07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452723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EAEF9D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06072758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9B31A74" w14:textId="4AB0290A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60727589"/>
          </w:p>
        </w:tc>
      </w:tr>
      <w:tr w:rsidR="007579B5" w:rsidRPr="003D5A53" w14:paraId="13905873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B1393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1EC48B9" w14:textId="7777777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Oblikovanje in r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azvoj programske rešitve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0AEA9F6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7BB2A84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52189817" w:edGrp="everyone"/>
        <w:tc>
          <w:tcPr>
            <w:tcW w:w="1182" w:type="dxa"/>
            <w:shd w:val="clear" w:color="auto" w:fill="auto"/>
            <w:vAlign w:val="center"/>
          </w:tcPr>
          <w:p w14:paraId="425AF63A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52189817"/>
          </w:p>
        </w:tc>
        <w:tc>
          <w:tcPr>
            <w:tcW w:w="706" w:type="dxa"/>
            <w:shd w:val="clear" w:color="auto" w:fill="auto"/>
            <w:vAlign w:val="center"/>
          </w:tcPr>
          <w:p w14:paraId="36A4D4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20692576" w:edGrp="everyone"/>
        <w:tc>
          <w:tcPr>
            <w:tcW w:w="1274" w:type="dxa"/>
            <w:shd w:val="clear" w:color="auto" w:fill="auto"/>
            <w:vAlign w:val="center"/>
          </w:tcPr>
          <w:p w14:paraId="6C7D075C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20692576"/>
          </w:p>
        </w:tc>
      </w:tr>
      <w:tr w:rsidR="007579B5" w:rsidRPr="003D5A53" w14:paraId="4618F5F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39DE95A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0DF6A9" w14:textId="2D866CDD" w:rsidR="007579B5" w:rsidRPr="003D5A53" w:rsidRDefault="007579B5" w:rsidP="0058360A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Testiranje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 razvoj vmesnikov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dopolnitve 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in 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izvedb</w:t>
            </w:r>
            <w:r w:rsidR="0058360A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EBCB0D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7D94D9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578522938" w:edGrp="everyone"/>
        <w:tc>
          <w:tcPr>
            <w:tcW w:w="1182" w:type="dxa"/>
            <w:shd w:val="clear" w:color="auto" w:fill="auto"/>
            <w:vAlign w:val="center"/>
          </w:tcPr>
          <w:p w14:paraId="1683AFF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8522938"/>
          </w:p>
        </w:tc>
        <w:tc>
          <w:tcPr>
            <w:tcW w:w="706" w:type="dxa"/>
            <w:shd w:val="clear" w:color="auto" w:fill="auto"/>
            <w:vAlign w:val="center"/>
          </w:tcPr>
          <w:p w14:paraId="5502837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41574153" w:edGrp="everyone"/>
        <w:tc>
          <w:tcPr>
            <w:tcW w:w="1274" w:type="dxa"/>
            <w:shd w:val="clear" w:color="auto" w:fill="auto"/>
            <w:vAlign w:val="center"/>
          </w:tcPr>
          <w:p w14:paraId="5C79C21F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41574153"/>
          </w:p>
        </w:tc>
      </w:tr>
      <w:tr w:rsidR="007579B5" w:rsidRPr="003D5A53" w14:paraId="56B9AA44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46A0718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30F4E2" w14:textId="05DB9E27" w:rsidR="007579B5" w:rsidRPr="003D5A53" w:rsidRDefault="007579B5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Uvajanje uporabnikov,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varnostni pregled,</w:t>
            </w:r>
            <w:r w:rsidRPr="003D5A53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 zagon v produkc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i</w:t>
            </w:r>
            <w:r w:rsidR="00461BA5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jo, primopredaje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52F409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pl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0CDCD6D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2013084184" w:edGrp="everyone"/>
        <w:tc>
          <w:tcPr>
            <w:tcW w:w="1182" w:type="dxa"/>
            <w:shd w:val="clear" w:color="auto" w:fill="auto"/>
            <w:vAlign w:val="center"/>
          </w:tcPr>
          <w:p w14:paraId="224EB002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3084184"/>
          </w:p>
        </w:tc>
        <w:tc>
          <w:tcPr>
            <w:tcW w:w="706" w:type="dxa"/>
            <w:shd w:val="clear" w:color="auto" w:fill="auto"/>
            <w:vAlign w:val="center"/>
          </w:tcPr>
          <w:p w14:paraId="3FC2F54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188982229" w:edGrp="everyone"/>
        <w:tc>
          <w:tcPr>
            <w:tcW w:w="1274" w:type="dxa"/>
            <w:shd w:val="clear" w:color="auto" w:fill="auto"/>
            <w:vAlign w:val="center"/>
          </w:tcPr>
          <w:p w14:paraId="354943C5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8982229"/>
          </w:p>
        </w:tc>
      </w:tr>
      <w:tr w:rsidR="0043782B" w:rsidRPr="003D5A53" w14:paraId="5FE78CB8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285A5995" w14:textId="2EEAF202" w:rsidR="0043782B" w:rsidRPr="003D5A53" w:rsidRDefault="0043782B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D2B7076" w14:textId="3526FFF3" w:rsidR="0043782B" w:rsidRPr="003D5A53" w:rsidRDefault="00254577" w:rsidP="007932D6">
            <w:pPr>
              <w:contextualSpacing/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L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icence za </w:t>
            </w:r>
            <w:r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 xml:space="preserve">sistemsko in </w:t>
            </w:r>
            <w:r w:rsidR="0043782B">
              <w:rPr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t>programsko opremo</w:t>
            </w:r>
            <w:r w:rsidR="0043782B"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8635B5" w14:textId="22B58BBD" w:rsidR="0043782B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leto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5C74E9A" w14:textId="22F2D5A4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</w:t>
            </w:r>
          </w:p>
        </w:tc>
        <w:permStart w:id="1645153943" w:edGrp="everyone"/>
        <w:tc>
          <w:tcPr>
            <w:tcW w:w="1182" w:type="dxa"/>
            <w:shd w:val="clear" w:color="auto" w:fill="auto"/>
            <w:vAlign w:val="center"/>
          </w:tcPr>
          <w:p w14:paraId="1A1F2883" w14:textId="3122E4EB" w:rsidR="0043782B" w:rsidRPr="003D5A53" w:rsidRDefault="0043782B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5153943"/>
          </w:p>
        </w:tc>
        <w:tc>
          <w:tcPr>
            <w:tcW w:w="706" w:type="dxa"/>
            <w:shd w:val="clear" w:color="auto" w:fill="auto"/>
            <w:vAlign w:val="center"/>
          </w:tcPr>
          <w:p w14:paraId="3861F6C4" w14:textId="51B0E4BA" w:rsidR="0043782B" w:rsidRPr="003D5A53" w:rsidRDefault="0043782B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577019014" w:edGrp="everyone"/>
        <w:tc>
          <w:tcPr>
            <w:tcW w:w="1274" w:type="dxa"/>
            <w:shd w:val="clear" w:color="auto" w:fill="auto"/>
            <w:vAlign w:val="center"/>
          </w:tcPr>
          <w:p w14:paraId="21449A7E" w14:textId="484B96F4" w:rsidR="0043782B" w:rsidRPr="003D5A53" w:rsidRDefault="0043782B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77019014"/>
          </w:p>
        </w:tc>
      </w:tr>
      <w:tr w:rsidR="007579B5" w:rsidRPr="003D5A53" w14:paraId="3FBC4AC9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BC5DA6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479594062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7579B5" w:rsidRPr="003D5A53" w:rsidDel="00C47BE9" w14:paraId="4910BF61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58DC7D4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034508735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7579B5" w:rsidRPr="003D5A53" w:rsidDel="00C47BE9" w14:paraId="667AC070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228ACE65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185155181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7579B5" w:rsidRPr="003D5A53" w14:paraId="358F72FC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0E35808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7579B5" w:rsidRPr="003D5A53" w14:paraId="663B86C9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6CBD6BC4" w14:textId="06771E08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9DC30C5" w14:textId="17EAAC15" w:rsidR="007579B5" w:rsidRPr="003D5A53" w:rsidRDefault="00E14915" w:rsidP="005B5C81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F47D0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11A9863" w14:textId="5BA25AE7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416747784" w:edGrp="everyone"/>
        <w:tc>
          <w:tcPr>
            <w:tcW w:w="1182" w:type="dxa"/>
            <w:shd w:val="clear" w:color="auto" w:fill="auto"/>
            <w:vAlign w:val="center"/>
          </w:tcPr>
          <w:p w14:paraId="4454CBC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6747784"/>
          </w:p>
        </w:tc>
        <w:tc>
          <w:tcPr>
            <w:tcW w:w="706" w:type="dxa"/>
            <w:shd w:val="clear" w:color="auto" w:fill="auto"/>
            <w:vAlign w:val="center"/>
          </w:tcPr>
          <w:p w14:paraId="041A8BE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9797326" w:edGrp="everyone"/>
        <w:tc>
          <w:tcPr>
            <w:tcW w:w="1274" w:type="dxa"/>
            <w:shd w:val="clear" w:color="auto" w:fill="auto"/>
            <w:vAlign w:val="center"/>
          </w:tcPr>
          <w:p w14:paraId="0974F083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97326"/>
          </w:p>
        </w:tc>
      </w:tr>
      <w:tr w:rsidR="007579B5" w:rsidRPr="003D5A53" w14:paraId="7CB04501" w14:textId="77777777" w:rsidTr="007579B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5B3B0822" w14:textId="434A3742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2B3F159" w14:textId="77777777" w:rsidR="007579B5" w:rsidRPr="003D5A53" w:rsidRDefault="007579B5" w:rsidP="007932D6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14:paraId="4C3E938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7ADDA91" w14:textId="7E8633A5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650</w:t>
            </w:r>
          </w:p>
        </w:tc>
        <w:permStart w:id="1598424589" w:edGrp="everyone"/>
        <w:tc>
          <w:tcPr>
            <w:tcW w:w="1182" w:type="dxa"/>
            <w:shd w:val="clear" w:color="auto" w:fill="auto"/>
            <w:vAlign w:val="center"/>
            <w:hideMark/>
          </w:tcPr>
          <w:p w14:paraId="03A6AC3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842458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C29950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82206046" w:edGrp="everyone"/>
        <w:tc>
          <w:tcPr>
            <w:tcW w:w="1274" w:type="dxa"/>
            <w:shd w:val="clear" w:color="auto" w:fill="auto"/>
            <w:vAlign w:val="center"/>
            <w:hideMark/>
          </w:tcPr>
          <w:p w14:paraId="5246AEE4" w14:textId="5ED60F14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206046"/>
          </w:p>
        </w:tc>
      </w:tr>
      <w:tr w:rsidR="007579B5" w:rsidRPr="003D5A53" w14:paraId="11F9A4DA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015BBC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7579B5" w:rsidRPr="003D5A53" w:rsidDel="00C47BE9" w14:paraId="68AEB4C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135FBAA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7579B5" w:rsidRPr="003D5A53" w:rsidDel="00C47BE9" w14:paraId="05A1B4E8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115AF15F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7579B5" w:rsidRPr="003D5A53" w:rsidDel="00C47BE9" w14:paraId="4B777D3E" w14:textId="77777777" w:rsidTr="007932D6">
        <w:trPr>
          <w:trHeight w:val="283"/>
        </w:trPr>
        <w:tc>
          <w:tcPr>
            <w:tcW w:w="7097" w:type="dxa"/>
            <w:gridSpan w:val="5"/>
            <w:shd w:val="clear" w:color="auto" w:fill="DBE5F1" w:themeFill="accent1" w:themeFillTint="33"/>
            <w:vAlign w:val="center"/>
          </w:tcPr>
          <w:p w14:paraId="27A5DDC8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7579B5" w:rsidRPr="003D5A53" w14:paraId="21EFEE15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420C8BDD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7579B5" w:rsidRPr="003D5A53" w:rsidDel="00C47BE9" w14:paraId="334A4FDE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0C8D62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7579B5" w:rsidRPr="003D5A53" w:rsidDel="00C47BE9" w14:paraId="58AF72D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44E6B3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176383E6" w14:textId="77777777" w:rsidR="0094431C" w:rsidRDefault="0094431C" w:rsidP="00D47896">
      <w:pPr>
        <w:contextualSpacing/>
        <w:rPr>
          <w:rFonts w:asciiTheme="minorHAnsi" w:hAnsiTheme="minorHAnsi"/>
          <w:sz w:val="20"/>
          <w:szCs w:val="20"/>
        </w:rPr>
      </w:pPr>
    </w:p>
    <w:p w14:paraId="5271C52B" w14:textId="327D9901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25BD5" w14:textId="77777777" w:rsidR="00E945C6" w:rsidRDefault="00E945C6" w:rsidP="00184F9B">
      <w:r>
        <w:separator/>
      </w:r>
    </w:p>
  </w:endnote>
  <w:endnote w:type="continuationSeparator" w:id="0">
    <w:p w14:paraId="5F7FA5D7" w14:textId="77777777" w:rsidR="00E945C6" w:rsidRDefault="00E945C6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7CE0EF14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3200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3200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7F0BCAE2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3200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3200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F4A0A" w14:textId="77777777" w:rsidR="00E945C6" w:rsidRDefault="00E945C6" w:rsidP="00184F9B">
      <w:r>
        <w:separator/>
      </w:r>
    </w:p>
  </w:footnote>
  <w:footnote w:type="continuationSeparator" w:id="0">
    <w:p w14:paraId="0055E24E" w14:textId="77777777" w:rsidR="00E945C6" w:rsidRDefault="00E945C6" w:rsidP="00184F9B">
      <w:r>
        <w:continuationSeparator/>
      </w:r>
    </w:p>
  </w:footnote>
  <w:footnote w:id="1">
    <w:p w14:paraId="21B84469" w14:textId="0F884EAF" w:rsidR="0043782B" w:rsidRPr="009E7D09" w:rsidRDefault="0043782B">
      <w:pPr>
        <w:pStyle w:val="Sprotnaopomba-besedilo"/>
        <w:rPr>
          <w:rFonts w:asciiTheme="minorHAnsi" w:hAnsiTheme="minorHAnsi" w:cstheme="minorHAnsi"/>
          <w:b/>
          <w:sz w:val="16"/>
          <w:szCs w:val="16"/>
        </w:rPr>
      </w:pPr>
      <w:r w:rsidRPr="009E7D09">
        <w:rPr>
          <w:rStyle w:val="Sprotnaopomba-sklic"/>
          <w:rFonts w:asciiTheme="minorHAnsi" w:hAnsiTheme="minorHAnsi" w:cstheme="minorHAnsi"/>
          <w:b/>
          <w:sz w:val="16"/>
          <w:szCs w:val="16"/>
        </w:rPr>
        <w:footnoteRef/>
      </w:r>
      <w:r w:rsidRPr="009E7D09">
        <w:rPr>
          <w:rFonts w:asciiTheme="minorHAnsi" w:hAnsiTheme="minorHAnsi" w:cstheme="minorHAnsi"/>
          <w:b/>
          <w:sz w:val="16"/>
          <w:szCs w:val="16"/>
        </w:rPr>
        <w:t xml:space="preserve"> Ponujena cena na EM za morebitne licence mora zajemati vse licence za vso programsko opremo. Ponudnik mora ponudbi priložiti lasten dokument, iz katerega je razvidna struktura cene z navedbo programske opreme, vrste licenc, njihovim trajanjem, številom ter ceno za vsako licenco ločeno.</w:t>
      </w:r>
      <w:r w:rsidR="009E7D09" w:rsidRPr="009E7D09">
        <w:rPr>
          <w:b/>
        </w:rPr>
        <w:t xml:space="preserve"> </w:t>
      </w:r>
      <w:r w:rsidR="009E7D09" w:rsidRPr="009E7D09">
        <w:rPr>
          <w:rFonts w:asciiTheme="minorHAnsi" w:hAnsiTheme="minorHAnsi" w:cstheme="minorHAnsi"/>
          <w:b/>
          <w:sz w:val="16"/>
          <w:szCs w:val="16"/>
        </w:rPr>
        <w:t>Prikaz stroškov, povezanih z licenčninami in zagotavljanjem veljavnosti licenc, mora obsegati obdobje desetih (10) let, kar pomeni, da mora ponudnik predstaviti oceno teh stroškov za naročnika za dodatnih šest (6) let po izteku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0LDg3AjDbjzWhEmU4T1v2BtS58ZKZc9/9Q1G25kcZdyqJ9nhabRLQpIm12xa2buPH9FsEPlXJ0Pgv9ssQZgoNw==" w:salt="5fihBtdKbR8PT1h40Z/qi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D0113"/>
    <w:rsid w:val="000D3E31"/>
    <w:rsid w:val="000D77F4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C14E3"/>
    <w:rsid w:val="001C1C50"/>
    <w:rsid w:val="001D4243"/>
    <w:rsid w:val="001F3348"/>
    <w:rsid w:val="001F5FC4"/>
    <w:rsid w:val="00213B19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3782B"/>
    <w:rsid w:val="00461BA5"/>
    <w:rsid w:val="00463005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5F33EC"/>
    <w:rsid w:val="006129BD"/>
    <w:rsid w:val="006222B2"/>
    <w:rsid w:val="00632D38"/>
    <w:rsid w:val="00671759"/>
    <w:rsid w:val="00687FBF"/>
    <w:rsid w:val="006A61D4"/>
    <w:rsid w:val="006B31FC"/>
    <w:rsid w:val="0070416A"/>
    <w:rsid w:val="0070618B"/>
    <w:rsid w:val="007109AE"/>
    <w:rsid w:val="00731760"/>
    <w:rsid w:val="007579B5"/>
    <w:rsid w:val="00790DD2"/>
    <w:rsid w:val="007A0935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93AD1"/>
    <w:rsid w:val="008A4B5D"/>
    <w:rsid w:val="008C4E18"/>
    <w:rsid w:val="008C58F8"/>
    <w:rsid w:val="008D16F8"/>
    <w:rsid w:val="008E448F"/>
    <w:rsid w:val="008E5CF6"/>
    <w:rsid w:val="00905A78"/>
    <w:rsid w:val="009063F0"/>
    <w:rsid w:val="00923A77"/>
    <w:rsid w:val="0094431C"/>
    <w:rsid w:val="00994947"/>
    <w:rsid w:val="00995C01"/>
    <w:rsid w:val="009B016A"/>
    <w:rsid w:val="009B0553"/>
    <w:rsid w:val="009B0FD1"/>
    <w:rsid w:val="009C77A1"/>
    <w:rsid w:val="009D04E5"/>
    <w:rsid w:val="009E2021"/>
    <w:rsid w:val="009E7D09"/>
    <w:rsid w:val="009F14E7"/>
    <w:rsid w:val="009F2DC5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57F7"/>
    <w:rsid w:val="00AF47AB"/>
    <w:rsid w:val="00B01C97"/>
    <w:rsid w:val="00B15C94"/>
    <w:rsid w:val="00B27AFA"/>
    <w:rsid w:val="00B27C55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83169"/>
    <w:rsid w:val="00C866A0"/>
    <w:rsid w:val="00C86C9B"/>
    <w:rsid w:val="00C96519"/>
    <w:rsid w:val="00C96E02"/>
    <w:rsid w:val="00CC5D5C"/>
    <w:rsid w:val="00CD29FE"/>
    <w:rsid w:val="00CE004F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14915"/>
    <w:rsid w:val="00E2312B"/>
    <w:rsid w:val="00E35501"/>
    <w:rsid w:val="00E37317"/>
    <w:rsid w:val="00E439B6"/>
    <w:rsid w:val="00E728B1"/>
    <w:rsid w:val="00E9442B"/>
    <w:rsid w:val="00E945C6"/>
    <w:rsid w:val="00ED3012"/>
    <w:rsid w:val="00ED7BC0"/>
    <w:rsid w:val="00EF24B7"/>
    <w:rsid w:val="00EF5291"/>
    <w:rsid w:val="00EF5954"/>
    <w:rsid w:val="00F00295"/>
    <w:rsid w:val="00F103CF"/>
    <w:rsid w:val="00F16086"/>
    <w:rsid w:val="00F2173D"/>
    <w:rsid w:val="00F3200A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959A-8C7E-44E1-B6D1-3CA330FC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63</TotalTime>
  <Pages>2</Pages>
  <Words>251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6</cp:revision>
  <cp:lastPrinted>2019-02-26T13:34:00Z</cp:lastPrinted>
  <dcterms:created xsi:type="dcterms:W3CDTF">2019-11-27T07:57:00Z</dcterms:created>
  <dcterms:modified xsi:type="dcterms:W3CDTF">2021-06-09T09:09:00Z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